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E1D" w:rsidRDefault="00E97E1D" w:rsidP="00E97E1D">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w:t>
      </w:r>
      <w:r>
        <w:rPr>
          <w:b/>
          <w:i/>
          <w:noProof/>
          <w:sz w:val="28"/>
        </w:rPr>
        <w:t>0870</w:t>
      </w:r>
    </w:p>
    <w:p w:rsidR="00E97E1D" w:rsidRPr="00F438BD" w:rsidRDefault="00E97E1D" w:rsidP="00E97E1D">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bookmarkEnd w:id="0"/>
    <w:p w:rsidR="0048709E" w:rsidRPr="00E97E1D"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FE06F8" w:rsidRPr="00FE06F8">
        <w:rPr>
          <w:rFonts w:ascii="Arial" w:hAnsi="Arial"/>
          <w:sz w:val="24"/>
        </w:rPr>
        <w:t>6.4.7</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A451F2" w:rsidRPr="00A451F2">
        <w:rPr>
          <w:rFonts w:ascii="Arial" w:hAnsi="Arial"/>
          <w:sz w:val="24"/>
        </w:rPr>
        <w:t>TS 38.523-1 Tracker status before RAN5-</w:t>
      </w:r>
      <w:r w:rsidR="00C01D7F">
        <w:rPr>
          <w:rFonts w:ascii="Arial" w:hAnsi="Arial"/>
          <w:sz w:val="24"/>
        </w:rPr>
        <w:t>10</w:t>
      </w:r>
      <w:r w:rsidR="00E97E1D">
        <w:rPr>
          <w:rFonts w:ascii="Arial" w:hAnsi="Arial"/>
          <w:sz w:val="24"/>
        </w:rPr>
        <w:t>2</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1"/>
      </w:pPr>
      <w:bookmarkStart w:id="4" w:name="_Toc517052"/>
      <w:bookmarkStart w:id="5" w:name="_Toc2091540"/>
      <w:r w:rsidRPr="000C11C3">
        <w:t>1</w:t>
      </w:r>
      <w:r w:rsidRPr="000C11C3">
        <w:tab/>
        <w:t>Introduction</w:t>
      </w:r>
      <w:bookmarkEnd w:id="4"/>
      <w:bookmarkEnd w:id="5"/>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4261C3" w:rsidRPr="004261C3">
        <w:rPr>
          <w:rStyle w:val="PLChar"/>
          <w:sz w:val="20"/>
        </w:rPr>
        <w:t>R5-2</w:t>
      </w:r>
      <w:r w:rsidR="00E97E1D">
        <w:rPr>
          <w:rStyle w:val="PLChar"/>
          <w:sz w:val="20"/>
        </w:rPr>
        <w:t>40870</w:t>
      </w:r>
      <w:r w:rsidR="004261C3" w:rsidRPr="004261C3">
        <w:rPr>
          <w:rStyle w:val="PLChar"/>
          <w:sz w:val="20"/>
        </w:rPr>
        <w:t xml:space="preserve"> TS 38.523-1 Tracker status </w:t>
      </w:r>
      <w:r w:rsidR="00482E2D">
        <w:rPr>
          <w:rStyle w:val="PLChar"/>
          <w:sz w:val="20"/>
        </w:rPr>
        <w:t>before</w:t>
      </w:r>
      <w:r w:rsidR="004261C3" w:rsidRPr="004261C3">
        <w:rPr>
          <w:rStyle w:val="PLChar"/>
          <w:sz w:val="20"/>
        </w:rPr>
        <w:t xml:space="preserve"> RAN5-</w:t>
      </w:r>
      <w:r w:rsidR="00C01D7F">
        <w:rPr>
          <w:rStyle w:val="PLChar"/>
          <w:sz w:val="20"/>
        </w:rPr>
        <w:t>10</w:t>
      </w:r>
      <w:r w:rsidR="00E97E1D">
        <w:rPr>
          <w:rStyle w:val="PLChar"/>
          <w:sz w:val="20"/>
        </w:rPr>
        <w:t>2</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7282C" w:rsidRPr="00F7282C">
        <w:rPr>
          <w:rFonts w:hint="eastAsia"/>
        </w:rPr>
        <w:t>before</w:t>
      </w:r>
      <w:r w:rsidR="007A2F0B">
        <w:t xml:space="preserve"> RAN5#</w:t>
      </w:r>
      <w:r w:rsidR="00C01D7F">
        <w:t>10</w:t>
      </w:r>
      <w:r w:rsidR="00E97E1D">
        <w:t>2</w:t>
      </w:r>
      <w:r w:rsidR="007B7F17">
        <w:t xml:space="preserve">, </w:t>
      </w:r>
      <w:r w:rsidR="00D2446A">
        <w:t>and</w:t>
      </w:r>
      <w:r w:rsidR="007B7F17">
        <w:t>,</w:t>
      </w:r>
      <w:r w:rsidR="00D2446A">
        <w:t xml:space="preserve"> are update of</w:t>
      </w:r>
      <w:r w:rsidR="00717BE6">
        <w:t xml:space="preserve"> </w:t>
      </w:r>
      <w:r w:rsidR="00697BAC" w:rsidRPr="00A451F2">
        <w:rPr>
          <w:rStyle w:val="af7"/>
        </w:rPr>
        <w:t>R5-2</w:t>
      </w:r>
      <w:r w:rsidR="00697BAC">
        <w:rPr>
          <w:rStyle w:val="af7"/>
        </w:rPr>
        <w:t>3</w:t>
      </w:r>
      <w:r w:rsidR="00E97E1D">
        <w:rPr>
          <w:rStyle w:val="af7"/>
        </w:rPr>
        <w:t>6979</w:t>
      </w:r>
      <w:r w:rsidR="007F7861">
        <w:t xml:space="preserve"> [</w:t>
      </w:r>
      <w:r w:rsidR="00316059">
        <w:t>2</w:t>
      </w:r>
      <w:r w:rsidR="00E97E1D">
        <w:t>6</w:t>
      </w:r>
      <w:r w:rsidR="00717BE6">
        <w:t xml:space="preserve">] which contained the status </w:t>
      </w:r>
      <w:r w:rsidR="00482E2D">
        <w:t>after</w:t>
      </w:r>
      <w:r w:rsidR="00EF0169">
        <w:t xml:space="preserve"> </w:t>
      </w:r>
      <w:r w:rsidR="007B7F17">
        <w:t>the RAN5#</w:t>
      </w:r>
      <w:r w:rsidR="00EF5163">
        <w:t>10</w:t>
      </w:r>
      <w:r w:rsidR="00E97E1D">
        <w:t>1</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A451F2" w:rsidRDefault="00A451F2" w:rsidP="00A451F2">
      <w:pPr>
        <w:pStyle w:val="EX"/>
      </w:pPr>
      <w:r>
        <w:t>[15]</w:t>
      </w:r>
      <w:r>
        <w:tab/>
      </w:r>
      <w:r w:rsidRPr="00A451F2">
        <w:rPr>
          <w:rStyle w:val="af7"/>
        </w:rPr>
        <w:t>R5-224704</w:t>
      </w:r>
      <w:r>
        <w:tab/>
        <w:t>TS 38</w:t>
      </w:r>
      <w:r w:rsidRPr="00533135">
        <w:t xml:space="preserve">.523-1 </w:t>
      </w:r>
      <w:r w:rsidRPr="00530390">
        <w:t xml:space="preserve">Tracker status </w:t>
      </w:r>
      <w:r w:rsidRPr="00A451F2">
        <w:rPr>
          <w:rFonts w:hint="eastAsia"/>
        </w:rPr>
        <w:t>before</w:t>
      </w:r>
      <w:r w:rsidRPr="00530390">
        <w:t xml:space="preserve"> RAN5#9</w:t>
      </w:r>
      <w:r>
        <w:t>6-</w:t>
      </w:r>
      <w:r w:rsidRPr="00530390">
        <w:t>e</w:t>
      </w:r>
    </w:p>
    <w:p w:rsidR="00A451F2" w:rsidRPr="00A451F2" w:rsidRDefault="00A451F2" w:rsidP="00A451F2">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577552" w:rsidRPr="00A451F2" w:rsidRDefault="00577552" w:rsidP="00577552">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77552" w:rsidRPr="00A451F2" w:rsidRDefault="00577552" w:rsidP="00577552">
      <w:pPr>
        <w:pStyle w:val="EX"/>
      </w:pPr>
      <w:r>
        <w:t>[1</w:t>
      </w:r>
      <w:r w:rsidR="00E1610E">
        <w:t>8</w:t>
      </w:r>
      <w:r>
        <w:t>]</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C67664" w:rsidRPr="00A451F2" w:rsidRDefault="00C67664" w:rsidP="00C67664">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C67664" w:rsidRPr="00A451F2" w:rsidRDefault="00C67664" w:rsidP="00C67664">
      <w:pPr>
        <w:pStyle w:val="EX"/>
      </w:pPr>
      <w:r>
        <w:t>[</w:t>
      </w:r>
      <w:r w:rsidR="00C01D7F">
        <w:t>20</w:t>
      </w:r>
      <w:r>
        <w:t>]</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C01D7F" w:rsidRDefault="00C01D7F" w:rsidP="00C01D7F">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C01D7F" w:rsidRPr="00A451F2" w:rsidRDefault="00C01D7F" w:rsidP="00C01D7F">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E346A8" w:rsidRPr="00A451F2" w:rsidRDefault="00E346A8" w:rsidP="00E346A8">
      <w:pPr>
        <w:pStyle w:val="EX"/>
      </w:pPr>
      <w:r>
        <w:t>[23]</w:t>
      </w:r>
      <w:r>
        <w:tab/>
      </w:r>
      <w:r w:rsidRPr="00A451F2">
        <w:rPr>
          <w:rStyle w:val="af7"/>
        </w:rPr>
        <w:t>R5-2</w:t>
      </w:r>
      <w:r>
        <w:rPr>
          <w:rStyle w:val="af7"/>
        </w:rPr>
        <w:t>34506</w:t>
      </w:r>
      <w:r>
        <w:tab/>
        <w:t>TS 38</w:t>
      </w:r>
      <w:r w:rsidRPr="00533135">
        <w:t xml:space="preserve">.523-1 </w:t>
      </w:r>
      <w:r w:rsidRPr="00530390">
        <w:t xml:space="preserve">Tracker status </w:t>
      </w:r>
      <w:r>
        <w:t>before</w:t>
      </w:r>
      <w:r w:rsidRPr="00530390">
        <w:t xml:space="preserve"> RAN5#</w:t>
      </w:r>
      <w:r>
        <w:t>100</w:t>
      </w:r>
    </w:p>
    <w:p w:rsidR="00E346A8" w:rsidRPr="00A451F2" w:rsidRDefault="00E346A8" w:rsidP="00E346A8">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E97E1D" w:rsidRPr="00A451F2" w:rsidRDefault="00E97E1D" w:rsidP="00E97E1D">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E97E1D" w:rsidRPr="00A451F2" w:rsidRDefault="00E97E1D" w:rsidP="00E97E1D">
      <w:pPr>
        <w:pStyle w:val="EX"/>
      </w:pPr>
      <w:r>
        <w:t>[2</w:t>
      </w:r>
      <w:r>
        <w:t>6</w:t>
      </w:r>
      <w:r>
        <w:t>]</w:t>
      </w:r>
      <w:r>
        <w:tab/>
      </w:r>
      <w:r w:rsidRPr="00A451F2">
        <w:rPr>
          <w:rStyle w:val="af7"/>
        </w:rPr>
        <w:t>R5-2</w:t>
      </w:r>
      <w:r>
        <w:rPr>
          <w:rStyle w:val="af7"/>
        </w:rPr>
        <w:t>3697</w:t>
      </w:r>
      <w:r>
        <w:rPr>
          <w:rStyle w:val="af7"/>
        </w:rPr>
        <w:t>9</w:t>
      </w:r>
      <w:r>
        <w:tab/>
        <w:t>TS 38</w:t>
      </w:r>
      <w:r w:rsidRPr="00533135">
        <w:t xml:space="preserve">.523-1 </w:t>
      </w:r>
      <w:r w:rsidRPr="00530390">
        <w:t>Tracker status</w:t>
      </w:r>
      <w:r>
        <w:t xml:space="preserve"> </w:t>
      </w:r>
      <w:r w:rsidRPr="00E97E1D">
        <w:rPr>
          <w:rFonts w:hint="eastAsia"/>
        </w:rPr>
        <w:t>aft</w:t>
      </w:r>
      <w:bookmarkStart w:id="6" w:name="_GoBack"/>
      <w:bookmarkEnd w:id="6"/>
      <w:r w:rsidRPr="00E97E1D">
        <w:rPr>
          <w:rFonts w:hint="eastAsia"/>
        </w:rPr>
        <w:t>er</w:t>
      </w:r>
      <w:r w:rsidRPr="00530390">
        <w:t xml:space="preserve"> RAN5#</w:t>
      </w:r>
      <w:r>
        <w:t>101</w:t>
      </w:r>
    </w:p>
    <w:p w:rsidR="00C01D7F" w:rsidRPr="00E97E1D" w:rsidRDefault="00C01D7F" w:rsidP="00C01D7F">
      <w:pPr>
        <w:pStyle w:val="EX"/>
      </w:pPr>
    </w:p>
    <w:p w:rsidR="0053529E" w:rsidRPr="00E346A8" w:rsidRDefault="0053529E" w:rsidP="002C7E70"/>
    <w:sectPr w:rsidR="0053529E" w:rsidRPr="00E346A8">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F28" w:rsidRDefault="00824F28">
      <w:r>
        <w:separator/>
      </w:r>
    </w:p>
  </w:endnote>
  <w:endnote w:type="continuationSeparator" w:id="0">
    <w:p w:rsidR="00824F28" w:rsidRDefault="0082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6319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F28" w:rsidRDefault="00824F28">
      <w:r>
        <w:separator/>
      </w:r>
    </w:p>
  </w:footnote>
  <w:footnote w:type="continuationSeparator" w:id="0">
    <w:p w:rsidR="00824F28" w:rsidRDefault="00824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319F"/>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16059"/>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77552"/>
    <w:rsid w:val="00577E30"/>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5F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97BAC"/>
    <w:rsid w:val="006A0C4A"/>
    <w:rsid w:val="006A0FDE"/>
    <w:rsid w:val="006A1902"/>
    <w:rsid w:val="006A265B"/>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4C4C"/>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A6E"/>
    <w:rsid w:val="00824E93"/>
    <w:rsid w:val="00824F28"/>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50F6"/>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51F2"/>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1A2"/>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27DDC"/>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1D7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0E2C"/>
    <w:rsid w:val="00C21584"/>
    <w:rsid w:val="00C22786"/>
    <w:rsid w:val="00C22B53"/>
    <w:rsid w:val="00C240A1"/>
    <w:rsid w:val="00C24209"/>
    <w:rsid w:val="00C26623"/>
    <w:rsid w:val="00C268AC"/>
    <w:rsid w:val="00C32127"/>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66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A97"/>
    <w:rsid w:val="00DF78AE"/>
    <w:rsid w:val="00E00F8A"/>
    <w:rsid w:val="00E0182C"/>
    <w:rsid w:val="00E01D55"/>
    <w:rsid w:val="00E0213D"/>
    <w:rsid w:val="00E04E44"/>
    <w:rsid w:val="00E05AEE"/>
    <w:rsid w:val="00E06F60"/>
    <w:rsid w:val="00E073E6"/>
    <w:rsid w:val="00E1610E"/>
    <w:rsid w:val="00E163F6"/>
    <w:rsid w:val="00E17F68"/>
    <w:rsid w:val="00E208A4"/>
    <w:rsid w:val="00E21B77"/>
    <w:rsid w:val="00E21D82"/>
    <w:rsid w:val="00E21E77"/>
    <w:rsid w:val="00E22148"/>
    <w:rsid w:val="00E2261D"/>
    <w:rsid w:val="00E22CBA"/>
    <w:rsid w:val="00E23DE4"/>
    <w:rsid w:val="00E24238"/>
    <w:rsid w:val="00E31164"/>
    <w:rsid w:val="00E343C7"/>
    <w:rsid w:val="00E346A8"/>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97E1D"/>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4A80"/>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163"/>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282C"/>
    <w:rsid w:val="00F7430B"/>
    <w:rsid w:val="00F75F1D"/>
    <w:rsid w:val="00F769BD"/>
    <w:rsid w:val="00F77CCD"/>
    <w:rsid w:val="00F80021"/>
    <w:rsid w:val="00F84906"/>
    <w:rsid w:val="00F85274"/>
    <w:rsid w:val="00F85811"/>
    <w:rsid w:val="00F858E4"/>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EEC04D"/>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909D1F-B548-4245-AD47-6FB8C4EA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591</Words>
  <Characters>3372</Characters>
  <Application>Microsoft Office Word</Application>
  <DocSecurity>0</DocSecurity>
  <Lines>28</Lines>
  <Paragraphs>7</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3956</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36</cp:revision>
  <cp:lastPrinted>2009-01-20T12:46:00Z</cp:lastPrinted>
  <dcterms:created xsi:type="dcterms:W3CDTF">2021-06-15T15:09:00Z</dcterms:created>
  <dcterms:modified xsi:type="dcterms:W3CDTF">2024-02-17T05:56:00Z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(3)XqIPnPrP6rOfyzRQU+9xlEQZ8qokEQ/e2nepmwSvMzJcZT+aXuhI6oOLp57Or311ZtRYJ+CC
s5tQqNQg4LtpiaLM/7Kj7uyPMXSEGGZEAsRljm1y8OAGAHM10Ya0k1iJqctRodX0XrsaT7t6
FI0/OEYIYclAAbJ9GM1n5VxLPmJ8fiEwKcpPUd0i/83LnoC7zLm1cGWV1QII4iJnC37EDil+
2LAxZGAcOO/oj7tc3O</vt:lpwstr>
  </property>
  <property fmtid="{D5CDD505-2E9C-101B-9397-08002B2CF9AE}" pid="4" name="_2015_ms_pID_7253431">
    <vt:lpwstr>ZCMNgfby4g/iz8CDR6oTmaY/ZARvQLUoKNeoaEegYBVwYYKQLEL2GZ
xfQQ3n9E3gXJj5Bksw/jhnx5zEeSNniOdEPFg2P8hnRe3gwUt+U0FxCxO9vg5ZNgnJv8uTe8
QbH0DdY7d9a5VosCFlV2CQO2SB3y+CpPbWjCoa5XI35GLg1jwZxJthYAMonOIfh3NLe6YcFH
/Wi7D3L4zA+FaTHEkrIMBT5v0Ji3dDOjHnKl</vt:lpwstr>
  </property>
  <property fmtid="{D5CDD505-2E9C-101B-9397-08002B2CF9AE}" pid="5" name="_2015_ms_pID_7253432">
    <vt:lpwstr>ufPDj4oZplzRizFfpKpZl+4=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1699014650</vt:lpwstr>
  </property>
</Properties>
</file>